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99ae22b" w14:textId="99ae22b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C25735">
        <w:t>136</w:t>
      </w:r>
      <w:r w:rsidRPr="00F30D73">
        <w:t>/</w:t>
      </w:r>
      <w:r w:rsidR="00651E9B">
        <w:t>20</w:t>
      </w:r>
      <w:r w:rsidR="002B2A2A">
        <w:t>1</w:t>
      </w:r>
      <w:r w:rsidR="00F560DB">
        <w:t>9</w:t>
      </w:r>
      <w:r w:rsidR="00B30EDC">
        <w:t>-</w:t>
      </w:r>
      <w:r w:rsidR="00C25735">
        <w:t>57</w:t>
      </w:r>
    </w:p>
    <w:p w:rsidRPr="00F24E03" w:rsidR="008E380D" w:rsidP="009E003C" w:rsidRDefault="008E380D"/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C25735" w:rsidP="009E003C" w:rsidRDefault="00C25735">
      <w:pPr>
        <w:jc w:val="center"/>
      </w:pPr>
    </w:p>
    <w:p w:rsidR="00F24E03" w:rsidP="009E003C" w:rsidRDefault="009E003C">
      <w:pPr>
        <w:jc w:val="both"/>
      </w:pPr>
      <w:r w:rsidRPr="00F24E03">
        <w:t>sa SKUPŠTINE VJEROVNIKA</w:t>
      </w:r>
      <w:r w:rsidRPr="00F24E03" w:rsidR="00EC4814">
        <w:t xml:space="preserve"> održane</w:t>
      </w:r>
      <w:r w:rsidRPr="00F24E03">
        <w:t xml:space="preserve"> kod Trgovačkog suda u Zadru, u stečajnom postupku nad stečajnim dužnikom </w:t>
      </w:r>
      <w:r w:rsidRPr="00C966E7" w:rsidR="00C25735">
        <w:t>BEST BOAT RENT KORNATI d.o.o.</w:t>
      </w:r>
      <w:r w:rsidR="00C25735">
        <w:t xml:space="preserve"> u stečaju</w:t>
      </w:r>
      <w:r w:rsidRPr="00C966E7" w:rsidR="00C25735">
        <w:t xml:space="preserve">, Murter, Put </w:t>
      </w:r>
      <w:proofErr w:type="spellStart"/>
      <w:r w:rsidRPr="00C966E7" w:rsidR="00C25735">
        <w:t>Čigrađe</w:t>
      </w:r>
      <w:proofErr w:type="spellEnd"/>
      <w:r w:rsidRPr="00C966E7" w:rsidR="00C25735">
        <w:t xml:space="preserve"> 7, OIB: 20619383399</w:t>
      </w:r>
      <w:r w:rsidR="00F30D73">
        <w:t>,</w:t>
      </w:r>
      <w:r w:rsidRPr="00F24E03">
        <w:t xml:space="preserve"> </w:t>
      </w:r>
      <w:r w:rsidR="00C25735">
        <w:t>3</w:t>
      </w:r>
      <w:r w:rsidR="00651E9B">
        <w:t xml:space="preserve">. </w:t>
      </w:r>
      <w:r w:rsidR="00C25735">
        <w:t>ožujka 2021</w:t>
      </w:r>
      <w:r w:rsidR="00651E9B">
        <w:t>.</w:t>
      </w:r>
    </w:p>
    <w:p w:rsidR="00F30D73" w:rsidP="009E003C" w:rsidRDefault="00F30D73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4041A5">
      <w:pPr>
        <w:numPr>
          <w:ilvl w:val="0"/>
          <w:numId w:val="1"/>
        </w:numPr>
        <w:jc w:val="both"/>
      </w:pPr>
      <w:r>
        <w:t xml:space="preserve">Ante </w:t>
      </w:r>
      <w:proofErr w:type="spellStart"/>
      <w:r>
        <w:t>Rubelj</w:t>
      </w:r>
      <w:proofErr w:type="spellEnd"/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350A4A">
      <w:pPr>
        <w:tabs>
          <w:tab w:val="left" w:pos="480"/>
        </w:tabs>
      </w:pPr>
      <w:r>
        <w:t>Početak u</w:t>
      </w:r>
      <w:r w:rsidR="00116AE8">
        <w:t xml:space="preserve"> </w:t>
      </w:r>
      <w:r w:rsidR="00465813">
        <w:t>11</w:t>
      </w:r>
      <w:r w:rsidR="00651E9B">
        <w:t>,</w:t>
      </w:r>
      <w:r w:rsidR="00465813">
        <w:t>33</w:t>
      </w:r>
      <w:r w:rsidRPr="00C54F05" w:rsidR="00A5237A">
        <w:t xml:space="preserve"> </w:t>
      </w:r>
      <w:r w:rsidRPr="00C54F05" w:rsidR="009E003C">
        <w:t>sati.</w:t>
      </w:r>
    </w:p>
    <w:p w:rsidRPr="00C54F05" w:rsidR="009E003C" w:rsidP="009E003C" w:rsidRDefault="009E003C">
      <w:pPr>
        <w:ind w:left="360"/>
      </w:pPr>
    </w:p>
    <w:p w:rsidRPr="00C54F05" w:rsidR="009E003C" w:rsidP="009E003C" w:rsidRDefault="00F560DB">
      <w:pPr>
        <w:jc w:val="both"/>
      </w:pPr>
      <w:r>
        <w:t xml:space="preserve">Utvrđuje se da </w:t>
      </w:r>
      <w:r w:rsidR="00465813">
        <w:t>nije nazočna</w:t>
      </w:r>
      <w:r w:rsidR="002316EC">
        <w:t xml:space="preserve"> </w:t>
      </w:r>
      <w:r w:rsidR="00C25735">
        <w:t xml:space="preserve">Sanja </w:t>
      </w:r>
      <w:proofErr w:type="spellStart"/>
      <w:r w:rsidR="00C25735">
        <w:t>Kraljek</w:t>
      </w:r>
      <w:proofErr w:type="spellEnd"/>
      <w:r w:rsidR="00651E9B">
        <w:t>,</w:t>
      </w:r>
      <w:r w:rsidRPr="00C54F05" w:rsidR="009E003C">
        <w:t xml:space="preserve"> stečajn</w:t>
      </w:r>
      <w:r>
        <w:t>i</w:t>
      </w:r>
      <w:r w:rsidRPr="00C54F05" w:rsidR="009E003C">
        <w:t xml:space="preserve"> upravitelj.</w:t>
      </w:r>
    </w:p>
    <w:p w:rsidR="00F560DB" w:rsidP="009E003C" w:rsidRDefault="00F560DB">
      <w:pPr>
        <w:jc w:val="both"/>
      </w:pPr>
    </w:p>
    <w:p w:rsidR="00793082" w:rsidP="00793082" w:rsidRDefault="00793082">
      <w:pPr>
        <w:ind w:left="360" w:hanging="360"/>
        <w:jc w:val="both"/>
      </w:pPr>
      <w:r w:rsidRPr="00C54F05">
        <w:t>Nazočni od vjerovnika:</w:t>
      </w:r>
      <w:r w:rsidR="00EE5C42">
        <w:t xml:space="preserve"> </w:t>
      </w:r>
    </w:p>
    <w:p w:rsidR="00F40027" w:rsidP="00542926" w:rsidRDefault="00465813">
      <w:pPr>
        <w:pStyle w:val="Odlomakpopisa"/>
        <w:numPr>
          <w:ilvl w:val="0"/>
          <w:numId w:val="26"/>
        </w:numPr>
        <w:jc w:val="both"/>
      </w:pPr>
      <w:r>
        <w:t>nitko, dostava uredna</w:t>
      </w:r>
    </w:p>
    <w:p w:rsidR="00B958AD" w:rsidP="00B958AD" w:rsidRDefault="00B958AD">
      <w:pPr>
        <w:jc w:val="both"/>
      </w:pPr>
    </w:p>
    <w:p w:rsidR="00F560DB" w:rsidP="00F96D5F" w:rsidRDefault="00465813">
      <w:pPr>
        <w:tabs>
          <w:tab w:val="left" w:pos="0"/>
          <w:tab w:val="left" w:pos="360"/>
        </w:tabs>
      </w:pPr>
      <w:r>
        <w:t>Sud utvrđuje da nema uvjeta za održavanje današnjeg ročišta.</w:t>
      </w:r>
    </w:p>
    <w:p w:rsidR="00465813" w:rsidP="00F96D5F" w:rsidRDefault="00465813">
      <w:pPr>
        <w:tabs>
          <w:tab w:val="left" w:pos="0"/>
          <w:tab w:val="left" w:pos="360"/>
        </w:tabs>
      </w:pPr>
    </w:p>
    <w:p w:rsidRPr="001C322E" w:rsidR="00F96D5F" w:rsidP="00F96D5F" w:rsidRDefault="00F96D5F">
      <w:pPr>
        <w:tabs>
          <w:tab w:val="left" w:pos="0"/>
          <w:tab w:val="left" w:pos="360"/>
        </w:tabs>
      </w:pPr>
      <w:r w:rsidRPr="001C322E">
        <w:t xml:space="preserve">Dovršeno u </w:t>
      </w:r>
      <w:r w:rsidR="00C403BB">
        <w:t>11</w:t>
      </w:r>
      <w:r w:rsidR="00651E9B">
        <w:t>,</w:t>
      </w:r>
      <w:r w:rsidR="00465813">
        <w:t>35</w:t>
      </w:r>
      <w:r>
        <w:t xml:space="preserve"> </w:t>
      </w:r>
      <w:r w:rsidRPr="001C322E">
        <w:t xml:space="preserve"> sati.</w:t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C54F05" w:rsidR="001B5640" w:rsidP="00E008CF" w:rsidRDefault="00BD0C21">
      <w:pPr>
        <w:tabs>
          <w:tab w:val="left" w:pos="0"/>
          <w:tab w:val="left" w:pos="360"/>
        </w:tabs>
        <w:jc w:val="both"/>
      </w:pPr>
      <w:r>
        <w:t>VJEROVNICI</w:t>
      </w:r>
    </w:p>
    <w:sectPr w:rsidRPr="00C54F05" w:rsidR="001B5640" w:rsidSect="00F71208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4823B4" w:rsidP="00805CD1" w:rsidRDefault="004823B4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F560DB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DA5330">
      <w:t>114</w:t>
    </w:r>
    <w:r w:rsidRPr="00F30D73" w:rsidR="002316EC">
      <w:t>/</w:t>
    </w:r>
    <w:r w:rsidR="00A65177">
      <w:t>1</w:t>
    </w:r>
    <w:r w:rsidR="00DA5330">
      <w:t>8</w:t>
    </w:r>
    <w:r w:rsidR="00A65177">
      <w:t>-</w:t>
    </w:r>
    <w:r w:rsidR="00F71208">
      <w:t>1</w:t>
    </w:r>
    <w:r w:rsidR="009572B8">
      <w:t>70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14"/>
  </w:num>
  <w:num w:numId="4">
    <w:abstractNumId w:val="22"/>
  </w:num>
  <w:num w:numId="5">
    <w:abstractNumId w:val="5"/>
  </w:num>
  <w:num w:numId="6">
    <w:abstractNumId w:val="15"/>
  </w:num>
  <w:num w:numId="7">
    <w:abstractNumId w:val="6"/>
  </w:num>
  <w:num w:numId="8">
    <w:abstractNumId w:val="4"/>
  </w:num>
  <w:num w:numId="9">
    <w:abstractNumId w:val="7"/>
  </w:num>
  <w:num w:numId="10">
    <w:abstractNumId w:val="21"/>
  </w:num>
  <w:num w:numId="11">
    <w:abstractNumId w:val="2"/>
  </w:num>
  <w:num w:numId="12">
    <w:abstractNumId w:val="13"/>
  </w:num>
  <w:num w:numId="13">
    <w:abstractNumId w:val="25"/>
  </w:num>
  <w:num w:numId="14">
    <w:abstractNumId w:val="3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8"/>
  </w:num>
  <w:num w:numId="18">
    <w:abstractNumId w:val="0"/>
  </w:num>
  <w:num w:numId="19">
    <w:abstractNumId w:val="10"/>
  </w:num>
  <w:num w:numId="20">
    <w:abstractNumId w:val="16"/>
  </w:num>
  <w:num w:numId="21">
    <w:abstractNumId w:val="24"/>
  </w:num>
  <w:num w:numId="22">
    <w:abstractNumId w:val="12"/>
  </w:num>
  <w:num w:numId="23">
    <w:abstractNumId w:val="11"/>
  </w:num>
  <w:num w:numId="24">
    <w:abstractNumId w:val="19"/>
  </w:num>
  <w:num w:numId="25">
    <w:abstractNumId w:val="9"/>
  </w:num>
  <w:num w:numId="26">
    <w:abstractNumId w:val="1"/>
  </w:num>
  <w:num w:numId="27">
    <w:abstractNumId w:val="2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4F66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83C98"/>
    <w:rsid w:val="001932E2"/>
    <w:rsid w:val="001A2E67"/>
    <w:rsid w:val="001B0D22"/>
    <w:rsid w:val="001B2564"/>
    <w:rsid w:val="001B5640"/>
    <w:rsid w:val="001C2763"/>
    <w:rsid w:val="001D0E9B"/>
    <w:rsid w:val="001E71A6"/>
    <w:rsid w:val="00220CA9"/>
    <w:rsid w:val="00224227"/>
    <w:rsid w:val="002316EC"/>
    <w:rsid w:val="00251190"/>
    <w:rsid w:val="00261D5E"/>
    <w:rsid w:val="002632FB"/>
    <w:rsid w:val="00293FE2"/>
    <w:rsid w:val="002950DD"/>
    <w:rsid w:val="002B2A2A"/>
    <w:rsid w:val="002F2B7F"/>
    <w:rsid w:val="00314050"/>
    <w:rsid w:val="00325049"/>
    <w:rsid w:val="00350A4A"/>
    <w:rsid w:val="003853F9"/>
    <w:rsid w:val="003871DE"/>
    <w:rsid w:val="003B3D8E"/>
    <w:rsid w:val="003E22D0"/>
    <w:rsid w:val="003F2267"/>
    <w:rsid w:val="003F6557"/>
    <w:rsid w:val="003F6C10"/>
    <w:rsid w:val="0040393E"/>
    <w:rsid w:val="004041A5"/>
    <w:rsid w:val="0041624E"/>
    <w:rsid w:val="00422621"/>
    <w:rsid w:val="00431A46"/>
    <w:rsid w:val="0043328B"/>
    <w:rsid w:val="00445665"/>
    <w:rsid w:val="00455E64"/>
    <w:rsid w:val="00465813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524D93"/>
    <w:rsid w:val="005377A0"/>
    <w:rsid w:val="00540349"/>
    <w:rsid w:val="00542926"/>
    <w:rsid w:val="00551717"/>
    <w:rsid w:val="005677A9"/>
    <w:rsid w:val="005954D0"/>
    <w:rsid w:val="005973E3"/>
    <w:rsid w:val="005B6150"/>
    <w:rsid w:val="005D268C"/>
    <w:rsid w:val="005F0790"/>
    <w:rsid w:val="005F1A1A"/>
    <w:rsid w:val="005F28DE"/>
    <w:rsid w:val="00601ACD"/>
    <w:rsid w:val="00603FF6"/>
    <w:rsid w:val="00624D2A"/>
    <w:rsid w:val="00636F12"/>
    <w:rsid w:val="00651E9B"/>
    <w:rsid w:val="006539F1"/>
    <w:rsid w:val="0065448E"/>
    <w:rsid w:val="00662BBC"/>
    <w:rsid w:val="0068761E"/>
    <w:rsid w:val="0069087B"/>
    <w:rsid w:val="0069740E"/>
    <w:rsid w:val="006A46AA"/>
    <w:rsid w:val="006B0187"/>
    <w:rsid w:val="006E39E9"/>
    <w:rsid w:val="007058C7"/>
    <w:rsid w:val="00722A49"/>
    <w:rsid w:val="007400B6"/>
    <w:rsid w:val="0074069B"/>
    <w:rsid w:val="00764338"/>
    <w:rsid w:val="00793082"/>
    <w:rsid w:val="007A72BF"/>
    <w:rsid w:val="007B1162"/>
    <w:rsid w:val="007B6F33"/>
    <w:rsid w:val="007D53DE"/>
    <w:rsid w:val="007D7102"/>
    <w:rsid w:val="00805CD1"/>
    <w:rsid w:val="008439AB"/>
    <w:rsid w:val="00863811"/>
    <w:rsid w:val="00891D49"/>
    <w:rsid w:val="008B1FEF"/>
    <w:rsid w:val="008B7FC1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572B8"/>
    <w:rsid w:val="00965003"/>
    <w:rsid w:val="009722E1"/>
    <w:rsid w:val="009825E0"/>
    <w:rsid w:val="009A0A34"/>
    <w:rsid w:val="009B3DF2"/>
    <w:rsid w:val="009E003C"/>
    <w:rsid w:val="009E46B4"/>
    <w:rsid w:val="00A1606F"/>
    <w:rsid w:val="00A25ED4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D41F1"/>
    <w:rsid w:val="00AD75BC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958AD"/>
    <w:rsid w:val="00BA5EFA"/>
    <w:rsid w:val="00BB376D"/>
    <w:rsid w:val="00BB7876"/>
    <w:rsid w:val="00BD0B31"/>
    <w:rsid w:val="00BD0C21"/>
    <w:rsid w:val="00BE176D"/>
    <w:rsid w:val="00C116D5"/>
    <w:rsid w:val="00C25735"/>
    <w:rsid w:val="00C25978"/>
    <w:rsid w:val="00C403BB"/>
    <w:rsid w:val="00C54F05"/>
    <w:rsid w:val="00C75ADA"/>
    <w:rsid w:val="00C76450"/>
    <w:rsid w:val="00C81A61"/>
    <w:rsid w:val="00C86877"/>
    <w:rsid w:val="00CA4F46"/>
    <w:rsid w:val="00CB7609"/>
    <w:rsid w:val="00CC1E52"/>
    <w:rsid w:val="00CC6ACB"/>
    <w:rsid w:val="00D4210E"/>
    <w:rsid w:val="00D42D80"/>
    <w:rsid w:val="00D43251"/>
    <w:rsid w:val="00D64038"/>
    <w:rsid w:val="00D722BB"/>
    <w:rsid w:val="00D7743B"/>
    <w:rsid w:val="00DA5330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67BB9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560DB"/>
    <w:rsid w:val="00F66225"/>
    <w:rsid w:val="00F71208"/>
    <w:rsid w:val="00F95261"/>
    <w:rsid w:val="00F96D5F"/>
    <w:rsid w:val="00FA1F3A"/>
    <w:rsid w:val="00FA777A"/>
    <w:rsid w:val="00FB4A49"/>
    <w:rsid w:val="00FC495D"/>
    <w:rsid w:val="00FD058E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9740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9740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9740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9740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9740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7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4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4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4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4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ožujka 2021.</izvorni_sadrzaj>
    <derivirana_varijabla naziv="DomainObject.StvarniPocetakDatum_1">3. ožujka 2021.</derivirana_varijabla>
  </DomainObject.StvarniPocetakDatum>
  <DomainObject.StvarniZavrsetakDatum>
    <izvorni_sadrzaj>3. ožujka 2021.</izvorni_sadrzaj>
    <derivirana_varijabla naziv="DomainObject.StvarniZavrsetakDatum_1">3. ožujka 2021.</derivirana_varijabla>
  </DomainObject.StvarniZavrsetakDatum>
  <DomainObject.PlaniraniZavrsetakDatum>
    <izvorni_sadrzaj>3. ožujka 2021.</izvorni_sadrzaj>
    <derivirana_varijabla naziv="DomainObject.PlaniraniZavrsetakDatum_1">3. ožujka 2021.</derivirana_varijabla>
  </DomainObject.PlaniraniZavrsetakDatum>
  <DomainObject.PlaniraniPocetakDatum>
    <izvorni_sadrzaj>3. ožujka 2021.</izvorni_sadrzaj>
    <derivirana_varijabla naziv="DomainObject.PlaniraniPocetakDatum_1">3. ožujka 2021.</derivirana_varijabla>
  </DomainObject.PlaniraniPocetakDatum>
  <DomainObject.StvarniPocetakVrijeme>
    <izvorni_sadrzaj>11:33</izvorni_sadrzaj>
    <derivirana_varijabla naziv="DomainObject.StvarniPocetakVrijeme_1">11:33</derivirana_varijabla>
  </DomainObject.StvarniPocetakVrijeme>
  <DomainObject.StvarniZavrsetakVrijeme>
    <izvorni_sadrzaj>11:35</izvorni_sadrzaj>
    <derivirana_varijabla naziv="DomainObject.StvarniZavrsetakVrijeme_1">11:35</derivirana_varijabla>
  </DomainObject.StvarniZavrsetakVrijeme>
  <DomainObject.PlaniraniZavrsetakVrijeme>
    <izvorni_sadrzaj>11:45</izvorni_sadrzaj>
    <derivirana_varijabla naziv="DomainObject.PlaniraniZavrsetakVrijeme_1">11:45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ožujka 2021.</izvorni_sadrzaj>
    <derivirana_varijabla naziv="DomainObject.Zapisnik.DatumKreiranja_1">3.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St-136/2019-57</izvorni_sadrzaj>
    <derivirana_varijabla naziv="DomainObject.Zapisnik.Oznaka_1">St-136/2019-57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2019.</izvorni_sadrzaj>
    <derivirana_varijabla naziv="DomainObject.Predmet.DatumOsnivanja_1">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St-136/2019</izvorni_sadrzaj>
    <derivirana_varijabla naziv="DomainObject.Predmet.OznakaBroj_1">St-136/2019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na vts, original u roč.</izvorni_sadrzaj>
    <derivirana_varijabla naziv="DomainObject.Predmet.PrimjedbaSuca_1">pomoćni na vts, original u roč.</derivirana_varijabla>
  </DomainObject.Predmet.PrimjedbaSuca>
  <DomainObject.Predmet.ProtustrankaFormated>
    <izvorni_sadrzaj>  BEST BOAT RENT KORNATI d.o.o. za turizam, turistička agencija</izvorni_sadrzaj>
    <derivirana_varijabla naziv="DomainObject.Predmet.ProtustrankaFormated_1">  BEST BOAT RENT KORNATI d.o.o. za turizam, turistička agencija</derivirana_varijabla>
  </DomainObject.Predmet.ProtustrankaFormated>
  <DomainObject.Predmet.ProtustrankaFormatedOIB>
    <izvorni_sadrzaj>  BEST BOAT RENT KORNATI d.o.o. za turizam, turistička agencija, OIB 20619383399</izvorni_sadrzaj>
    <derivirana_varijabla naziv="DomainObject.Predmet.ProtustrankaFormatedOIB_1">  BEST BOAT RENT KORNATI d.o.o. za turizam, turistička agencija, OIB 20619383399</derivirana_varijabla>
  </DomainObject.Predmet.ProtustrankaFormatedOIB>
  <DomainObject.Predmet.ProtustrankaFormatedWithAdress>
    <izvorni_sadrzaj> BEST BOAT RENT KORNATI d.o.o. za turizam, turistička agencija, Put Čigrađe 7, 22243 Murter</izvorni_sadrzaj>
    <derivirana_varijabla naziv="DomainObject.Predmet.ProtustrankaFormatedWithAdress_1"> BEST BOAT RENT KORNATI d.o.o. za turizam, turistička agencija, Put Čigrađe 7, 22243 Murter</derivirana_varijabla>
  </DomainObject.Predmet.ProtustrankaFormatedWithAdress>
  <DomainObject.Predmet.ProtustrankaFormatedWithAdressOIB>
    <izvorni_sadrzaj> BEST BOAT RENT KORNATI d.o.o. za turizam, turistička agencija, OIB 20619383399, Put Čigrađe 7, 22243 Murter</izvorni_sadrzaj>
    <derivirana_varijabla naziv="DomainObject.Predmet.ProtustrankaFormatedWithAdressOIB_1"> BEST BOAT RENT KORNATI d.o.o. za turizam, turistička agencija, OIB 20619383399, Put Čigrađe 7, 22243 Murter</derivirana_varijabla>
  </DomainObject.Predmet.ProtustrankaFormatedWithAdressOIB>
  <DomainObject.Predmet.ProtustrankaWithAdress>
    <izvorni_sadrzaj>BEST BOAT RENT KORNATI d.o.o. za turizam, turistička agencija Put Čigrađe 7, 22243 Murter</izvorni_sadrzaj>
    <derivirana_varijabla naziv="DomainObject.Predmet.ProtustrankaWithAdress_1">BEST BOAT RENT KORNATI d.o.o. za turizam, turistička agencija Put Čigrađe 7, 22243 Murter</derivirana_varijabla>
  </DomainObject.Predmet.ProtustrankaWithAdress>
  <DomainObject.Predmet.ProtustrankaWithAdressOIB>
    <izvorni_sadrzaj>BEST BOAT RENT KORNATI d.o.o. za turizam, turistička agencija, OIB 20619383399, Put Čigrađe 7, 22243 Murter</izvorni_sadrzaj>
    <derivirana_varijabla naziv="DomainObject.Predmet.ProtustrankaWithAdressOIB_1">BEST BOAT RENT KORNATI d.o.o. za turizam, turistička agencija, OIB 20619383399, Put Čigrađe 7, 22243 Murter</derivirana_varijabla>
  </DomainObject.Predmet.ProtustrankaWithAdressOIB>
  <DomainObject.Predmet.ProtustrankaNazivFormated>
    <izvorni_sadrzaj>BEST BOAT RENT KORNATI d.o.o. za turizam, turistička agencija</izvorni_sadrzaj>
    <derivirana_varijabla naziv="DomainObject.Predmet.ProtustrankaNazivFormated_1">BEST BOAT RENT KORNATI d.o.o. za turizam, turistička agencija</derivirana_varijabla>
  </DomainObject.Predmet.ProtustrankaNazivFormated>
  <DomainObject.Predmet.ProtustrankaNazivFormatedOIB>
    <izvorni_sadrzaj>BEST BOAT RENT KORNATI d.o.o. za turizam, turistička agencija, OIB 20619383399</izvorni_sadrzaj>
    <derivirana_varijabla naziv="DomainObject.Predmet.ProtustrankaNazivFormatedOIB_1">BEST BOAT RENT KORNATI d.o.o. za turizam, turistička agencija, OIB 20619383399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18. veljače 2021.</izvorni_sadrzaj>
    <derivirana_varijabla naziv="DomainObject.Predmet.SpisIzvanSuda.DatumIzlazaSpisa_1">18. veljače 2021.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BEST BOAT RENT KORNATI d.o.o. za turizam, turistička agencija</item>
    </izvorni_sadrzaj>
    <derivirana_varijabla naziv="DomainObject.Predmet.ProtuStrankaListFormated_1">
      <item>BEST BOAT RENT KORNATI d.o.o. za turizam, turistička agencija</item>
    </derivirana_varijabla>
  </DomainObject.Predmet.ProtuStrankaListFormated>
  <DomainObject.Predmet.ProtuStrankaListFormatedOIB>
    <izvorni_sadrzaj>
      <item>BEST BOAT RENT KORNATI d.o.o. za turizam, turistička agencija, OIB 20619383399</item>
    </izvorni_sadrzaj>
    <derivirana_varijabla naziv="DomainObject.Predmet.ProtuStrankaListFormatedOIB_1">
      <item>BEST BOAT RENT KORNATI d.o.o. za turizam, turistička agencija, OIB 20619383399</item>
    </derivirana_varijabla>
  </DomainObject.Predmet.ProtuStrankaListFormatedOIB>
  <DomainObject.Predmet.ProtuStrankaListFormatedWithAdress>
    <izvorni_sadrzaj>
      <item>BEST BOAT RENT KORNATI d.o.o. za turizam, turistička agencija, Put Čigrađe 7, 22243 Murter</item>
    </izvorni_sadrzaj>
    <derivirana_varijabla naziv="DomainObject.Predmet.ProtuStrankaListFormatedWithAdress_1">
      <item>BEST BOAT RENT KORNATI d.o.o. za turizam, turistička agencija, Put Čigrađe 7, 22243 Murter</item>
    </derivirana_varijabla>
  </DomainObject.Predmet.ProtuStrankaListFormatedWithAdress>
  <DomainObject.Predmet.ProtuStrankaListFormatedWithAdressOIB>
    <izvorni_sadrzaj>
      <item>BEST BOAT RENT KORNATI d.o.o. za turizam, turistička agencija, OIB 20619383399, Put Čigrađe 7, 22243 Murter</item>
    </izvorni_sadrzaj>
    <derivirana_varijabla naziv="DomainObject.Predmet.ProtuStrankaListFormatedWithAdressOIB_1">
      <item>BEST BOAT RENT KORNATI d.o.o. za turizam, turistička agencija, OIB 20619383399, Put Čigrađe 7, 22243 Murter</item>
    </derivirana_varijabla>
  </DomainObject.Predmet.ProtuStrankaListFormatedWithAdressOIB>
  <DomainObject.Predmet.ProtuStrankaListNazivFormated>
    <izvorni_sadrzaj>
      <item>BEST BOAT RENT KORNATI d.o.o. za turizam, turistička agencija</item>
    </izvorni_sadrzaj>
    <derivirana_varijabla naziv="DomainObject.Predmet.ProtuStrankaListNazivFormated_1">
      <item>BEST BOAT RENT KORNATI d.o.o. za turizam, turistička agencija</item>
    </derivirana_varijabla>
  </DomainObject.Predmet.ProtuStrankaListNazivFormated>
  <DomainObject.Predmet.ProtuStrankaListNazivFormatedOIB>
    <izvorni_sadrzaj>
      <item>BEST BOAT RENT KORNATI d.o.o. za turizam, turistička agencija, OIB 20619383399</item>
    </izvorni_sadrzaj>
    <derivirana_varijabla naziv="DomainObject.Predmet.ProtuStrankaListNazivFormatedOIB_1">
      <item>BEST BOAT RENT KORNATI d.o.o. za turizam, turistička agencija, OIB 20619383399</item>
    </derivirana_varijabla>
  </DomainObject.Predmet.ProtuStrankaListNazivFormatedOIB>
  <DomainObject.Predmet.OstaliListFormated>
    <izvorni_sadrzaj>
      <item>Snježana Stromeyer</item>
    </izvorni_sadrzaj>
    <derivirana_varijabla naziv="DomainObject.Predmet.OstaliListFormated_1">
      <item>Snježana Stromeyer</item>
    </derivirana_varijabla>
  </DomainObject.Predmet.OstaliListFormated>
  <DomainObject.Predmet.OstaliListFormatedOIB>
    <izvorni_sadrzaj>
      <item>Snježana Stromeyer, OIB 03405135609</item>
    </izvorni_sadrzaj>
    <derivirana_varijabla naziv="DomainObject.Predmet.OstaliListFormatedOIB_1">
      <item>Snježana Stromeyer, OIB 03405135609</item>
    </derivirana_varijabla>
  </DomainObject.Predmet.OstaliListFormatedOIB>
  <DomainObject.Predmet.OstaliListFormatedWithAdress>
    <izvorni_sadrzaj>
      <item>Snježana Stromeyer, Ulica Vladimira Varićaka 22, 10000 Zagreb</item>
    </izvorni_sadrzaj>
    <derivirana_varijabla naziv="DomainObject.Predmet.OstaliListFormatedWithAdress_1">
      <item>Snježana Stromeyer, Ulica Vladimira Varićaka 22, 10000 Zagreb</item>
    </derivirana_varijabla>
  </DomainObject.Predmet.OstaliListFormatedWithAdress>
  <DomainObject.Predmet.OstaliListFormatedWithAdressOIB>
    <izvorni_sadrzaj>
      <item>Snježana Stromeyer, OIB 03405135609, Ulica Vladimira Varićaka 22, 10000 Zagreb</item>
    </izvorni_sadrzaj>
    <derivirana_varijabla naziv="DomainObject.Predmet.OstaliListFormatedWithAdressOIB_1">
      <item>Snježana Stromeyer, OIB 03405135609, Ulica Vladimira Varićaka 22, 10000 Zagreb</item>
    </derivirana_varijabla>
  </DomainObject.Predmet.OstaliListFormatedWithAdressOIB>
  <DomainObject.Predmet.OstaliListNazivFormated>
    <izvorni_sadrzaj>
      <item>Snježana Stromeyer</item>
    </izvorni_sadrzaj>
    <derivirana_varijabla naziv="DomainObject.Predmet.OstaliListNazivFormated_1">
      <item>Snježana Stromeyer</item>
    </derivirana_varijabla>
  </DomainObject.Predmet.OstaliListNazivFormated>
  <DomainObject.Predmet.OstaliListNazivFormatedOIB>
    <izvorni_sadrzaj>
      <item>Snježana Stromeyer, OIB 03405135609</item>
    </izvorni_sadrzaj>
    <derivirana_varijabla naziv="DomainObject.Predmet.OstaliListNazivFormatedOIB_1">
      <item>Snježana Stromeyer, OIB 03405135609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ožujka 2021.</izvorni_sadrzaj>
    <derivirana_varijabla naziv="DomainObject.Datum_1">3. ožujka 2021.</derivirana_varijabla>
  </DomainObject.Datum>
  <DomainObject.PoslovniBrojDokumenta>
    <izvorni_sadrzaj>St-136/2019-57</izvorni_sadrzaj>
    <derivirana_varijabla naziv="DomainObject.PoslovniBrojDokumenta_1">St-136/2019-57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BEST BOAT RENT KORNATI d.o.o. za turizam, turistička agencija</izvorni_sadrzaj>
    <derivirana_varijabla naziv="DomainObject.Predmet.ProtustrankaIDrugi_1">BEST BOAT RENT KORNATI d.o.o. za turizam,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BEST BOAT RENT KORNATI d.o.o. za turizam, turistička agencija, OIB 20619383399, Put Čigrađe 7, 22243 Murter</izvorni_sadrzaj>
    <derivirana_varijabla naziv="DomainObject.Predmet.ProtustrankaIDrugiAdressOIB_1">BEST BOAT RENT KORNATI d.o.o. za turizam, turistička agencija, OIB 20619383399, Put Čigrađe 7,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BEST BOAT RENT KORNATI d.o.o. za turizam, turistička agencija</item>
      <item>Snježana Stromeyer</item>
    </izvorni_sadrzaj>
    <derivirana_varijabla naziv="DomainObject.Predmet.SudioniciListNaziv_1">
      <item>FINA - Podružnica Šibenik</item>
      <item>BEST BOAT RENT KORNATI d.o.o. za turizam, turistička agencija</item>
      <item>Snježana Stromeyer</item>
    </derivirana_varijabla>
  </DomainObject.Predmet.SudioniciListNaziv>
  <DomainObject.Predmet.SudioniciListAdressOIB>
    <izvorni_sadrzaj>
      <item>FINA - Podružnica Šibenik, OIB 85821130368, Perivoj L. Marune 1,22000 Šibenik</item>
      <item>BEST BOAT RENT KORNATI d.o.o. za turizam, turistička agencija, OIB 20619383399, Put Čigrađe 7,22243 Murter</item>
      <item>Snježana Stromeyer, OIB 03405135609, Ulica Vladimira Varićaka 22,10000 Zagreb</item>
    </izvorni_sadrzaj>
    <derivirana_varijabla naziv="DomainObject.Predmet.SudioniciListAdressOIB_1">
      <item>FINA - Podružnica Šibenik, OIB 85821130368, Perivoj L. Marune 1,22000 Šibenik</item>
      <item>BEST BOAT RENT KORNATI d.o.o. za turizam, turistička agencija, OIB 20619383399, Put Čigrađe 7,22243 Murter</item>
      <item>Snježana Stromeyer, OIB 03405135609, Ulica Vladimira Varićaka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20619383399</item>
      <item>, OIB 03405135609</item>
    </izvorni_sadrzaj>
    <derivirana_varijabla naziv="DomainObject.Predmet.SudioniciListNazivOIB_1">
      <item>, OIB 85821130368</item>
      <item>, OIB 20619383399</item>
      <item>, OIB 03405135609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Franje Punčeca 4, 40000 Čakovec</item>
    </izvorni_sadrzaj>
    <derivirana_varijabla naziv="DomainObject.Predmet.StecajniUpraviteljiListAddressOIB_1">
      <item>Sanja Kraljek, OIB 44015522626, Franje Punčeca 4,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travnja 2019.</izvorni_sadrzaj>
    <derivirana_varijabla naziv="DomainObject.Predmet.DatumPocetkaProcesa_1">4.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F0B262-7421-44A5-9AE0-8E876297EB7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90</properties:Words>
  <properties:Characters>481</properties:Characters>
  <properties:Lines>28</properties:Lines>
  <properties:Paragraphs>14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2021-03-02T13:20:00Z</dcterms:created>
  <dc:creator>abajlo</dc:creator>
  <cp:lastModifiedBy>Ante Rubelj</cp:lastModifiedBy>
  <cp:lastPrinted>2019-09-24T07:41:00Z</cp:lastPrinted>
  <dcterms:modified xmlns:xsi="http://www.w3.org/2001/XMLSchema-instance" xsi:type="dcterms:W3CDTF">2021-03-03T13:15:00Z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St-136/2019-57 / Zapisnik - Skupština vjerovnika (1St-136-19 skupština vjerovnika 3.3.2021-.docx)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